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E69" w:rsidRPr="00972DD6" w:rsidRDefault="009D4E69" w:rsidP="004445CF">
      <w:pPr>
        <w:spacing w:after="0" w:line="240" w:lineRule="auto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Росреестр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9D4E69" w:rsidRDefault="009D4E6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9D4E69" w:rsidRPr="00972DD6" w:rsidRDefault="009D4E69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9D4E69" w:rsidRPr="00972DD6" w:rsidRDefault="009D4E69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CE7526">
        <w:rPr>
          <w:rFonts w:ascii="Times New Roman" w:hAnsi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 на территории сельского поселения в безвозмездное пользование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9D4E69" w:rsidRDefault="009D4E69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9D4E69" w:rsidRDefault="009D4E6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D928A7">
        <w:rPr>
          <w:rFonts w:ascii="Times New Roman" w:hAnsi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_____________________________ ____________________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9D4E69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Pr="003B6721" w:rsidRDefault="009D4E69" w:rsidP="004445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r>
        <w:rPr>
          <w:rFonts w:ascii="Times New Roman" w:hAnsi="Times New Roman"/>
          <w:sz w:val="28"/>
          <w:szCs w:val="28"/>
          <w:u w:val="single"/>
        </w:rPr>
        <w:t>Малогнеушевского сельсовета Рыльского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9D4E69" w:rsidRPr="004658C2" w:rsidRDefault="009D4E69" w:rsidP="004445C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4E69" w:rsidRDefault="009D4E69" w:rsidP="004445C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9D4E69" w:rsidRDefault="009D4E69" w:rsidP="004445CF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9D4E69" w:rsidRDefault="009D4E69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4E69" w:rsidRDefault="009D4E69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D4E69" w:rsidRDefault="009D4E69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9D4E69" w:rsidRPr="00D648B0" w:rsidRDefault="009D4E6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9D4E69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2A38C9"/>
    <w:rsid w:val="00371322"/>
    <w:rsid w:val="003B6721"/>
    <w:rsid w:val="00400D86"/>
    <w:rsid w:val="004445CF"/>
    <w:rsid w:val="004658C2"/>
    <w:rsid w:val="005047E7"/>
    <w:rsid w:val="005A48E1"/>
    <w:rsid w:val="005B074E"/>
    <w:rsid w:val="008524D2"/>
    <w:rsid w:val="008A7BF5"/>
    <w:rsid w:val="008F4946"/>
    <w:rsid w:val="00965FFF"/>
    <w:rsid w:val="00972DD6"/>
    <w:rsid w:val="009D4E69"/>
    <w:rsid w:val="00A86DD8"/>
    <w:rsid w:val="00AA2890"/>
    <w:rsid w:val="00B23875"/>
    <w:rsid w:val="00C358CA"/>
    <w:rsid w:val="00CE7526"/>
    <w:rsid w:val="00CF435C"/>
    <w:rsid w:val="00D30C60"/>
    <w:rsid w:val="00D648B0"/>
    <w:rsid w:val="00D900D7"/>
    <w:rsid w:val="00D928A7"/>
    <w:rsid w:val="00E42716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0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326</Words>
  <Characters>1862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2017-09-07T10:42:00Z</cp:lastPrinted>
  <dcterms:created xsi:type="dcterms:W3CDTF">2017-07-17T12:24:00Z</dcterms:created>
  <dcterms:modified xsi:type="dcterms:W3CDTF">2017-09-07T10:42:00Z</dcterms:modified>
</cp:coreProperties>
</file>